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13A09F" w14:textId="475DD790" w:rsidR="00FB23E2" w:rsidRDefault="002538B3" w:rsidP="0069041C">
      <w:pPr>
        <w:pStyle w:val="Kategorie"/>
        <w:spacing w:before="100" w:beforeAutospacing="1"/>
        <w:rPr>
          <w:sz w:val="32"/>
          <w:szCs w:val="24"/>
        </w:rPr>
      </w:pPr>
      <w:r>
        <w:rPr>
          <w:sz w:val="32"/>
          <w:szCs w:val="24"/>
        </w:rPr>
        <w:t xml:space="preserve">Tarefa 7:</w:t>
      </w:r>
      <w:r>
        <w:rPr>
          <w:sz w:val="32"/>
          <w:szCs w:val="24"/>
        </w:rPr>
        <w:t xml:space="preserve"> </w:t>
      </w:r>
    </w:p>
    <w:p w14:paraId="7D05C295" w14:textId="300DAFB1" w:rsidR="00A865E8" w:rsidRDefault="00661030" w:rsidP="00A865E8">
      <w:pPr>
        <w:pStyle w:val="berschrift1"/>
        <w:rPr>
          <w:szCs w:val="24"/>
        </w:rPr>
      </w:pPr>
      <w:r>
        <w:t xml:space="preserve">Robô de pintura</w:t>
      </w:r>
    </w:p>
    <w:p w14:paraId="1819F970" w14:textId="6D220426" w:rsidR="00661030" w:rsidRDefault="00661030" w:rsidP="00661030">
      <w:pPr>
        <w:pStyle w:val="Autor"/>
      </w:pPr>
      <w:r>
        <w:drawing>
          <wp:inline distT="0" distB="0" distL="0" distR="0" wp14:anchorId="006C13BD" wp14:editId="49F8E97C">
            <wp:extent cx="5760085" cy="6631305"/>
            <wp:effectExtent l="0" t="0" r="0" b="0"/>
            <wp:docPr id="9" name="Grafik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63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54B95" w14:textId="77777777" w:rsidR="00661030" w:rsidRDefault="00661030" w:rsidP="00661030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6106D1A0" w14:textId="77777777" w:rsidR="007A7500" w:rsidRDefault="007A7500" w:rsidP="00CC6F83">
      <w:pPr>
        <w:pStyle w:val="berschrift2"/>
      </w:pPr>
      <w:r>
        <w:t xml:space="preserve">Tarefa de construção</w:t>
      </w:r>
    </w:p>
    <w:p w14:paraId="494E2937" w14:textId="5E569867" w:rsidR="00661030" w:rsidRDefault="00661030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Construir o robô de pintura de acordo com as instruções de construção ou converter o modelo básico do buggy no robô de pintura.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Você só precisa dos dois motores nas saídas do motor M1 (motor esquerdo no sentido da marcha) e M2 (motor direito) como atuadores e dos codificadores em C1 (motor esquerdo) e C2 (motor direito).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Fixar um pino no suporte vertical (ver ilustração).</w:t>
      </w:r>
    </w:p>
    <w:p w14:paraId="4517FD5F" w14:textId="77777777" w:rsidR="00661030" w:rsidRDefault="00661030" w:rsidP="00661030">
      <w:pPr>
        <w:rPr>
          <w:rFonts w:asciiTheme="minorBidi" w:hAnsiTheme="minorBidi" w:cstheme="minorBidi"/>
        </w:rPr>
      </w:pPr>
    </w:p>
    <w:p w14:paraId="56900164" w14:textId="77777777" w:rsidR="00661030" w:rsidRDefault="00661030" w:rsidP="00661030">
      <w:pPr>
        <w:pStyle w:val="berschrift2"/>
      </w:pPr>
      <w:r>
        <w:t xml:space="preserve">Tarefas de programação</w:t>
      </w:r>
    </w:p>
    <w:p w14:paraId="701AED0E" w14:textId="77777777" w:rsidR="00E34006" w:rsidRDefault="00E34006" w:rsidP="00661030">
      <w:pPr>
        <w:rPr>
          <w:rFonts w:asciiTheme="minorBidi" w:hAnsiTheme="minorBidi" w:cstheme="minorBidi"/>
        </w:rPr>
      </w:pPr>
    </w:p>
    <w:p w14:paraId="7AB3975E" w14:textId="10DFADCB" w:rsidR="00E34006" w:rsidRPr="00E34006" w:rsidRDefault="00661030" w:rsidP="00661030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Funções de controle</w:t>
      </w:r>
    </w:p>
    <w:p w14:paraId="6D922E12" w14:textId="326DD870" w:rsidR="00661030" w:rsidRDefault="00661030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Na tarefa 6, você ensinou os movimentos sincronizados das rodas (dirigir em frente, virar).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o robô de pintura, inicialmente são necessários apenas dois movimentos básicos:</w:t>
      </w:r>
      <w:r>
        <w:rPr>
          <w:rFonts w:asciiTheme="minorBidi" w:hAnsiTheme="minorBidi"/>
        </w:rPr>
        <w:t xml:space="preserve"> </w:t>
      </w:r>
    </w:p>
    <w:p w14:paraId="1BFE5317" w14:textId="77777777" w:rsidR="00661030" w:rsidRDefault="00661030" w:rsidP="00661030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(sincronizado), dirigindo em linha reta ("para frente") sobre uma determinada distância, convertido no número de pulsos do codificador magnético para traçar uma linha, e</w:t>
      </w:r>
    </w:p>
    <w:p w14:paraId="06C65839" w14:textId="2C544468" w:rsidR="00661030" w:rsidRDefault="00661030" w:rsidP="00661030">
      <w:pPr>
        <w:pStyle w:val="Listenabsatz"/>
        <w:numPr>
          <w:ilvl w:val="0"/>
          <w:numId w:val="39"/>
        </w:num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rotação ("turn_left" e "turn_right") por um certo ângulo em torno de seu próprio eixo, também convertida em pulsos para os codificadores magnéticos.</w:t>
      </w:r>
    </w:p>
    <w:p w14:paraId="02334566" w14:textId="6A097B7E" w:rsidR="00661030" w:rsidRDefault="00661030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Desenvolva duas funções para estes movimentos básicos, para os quais você só precisa passar a distância de viagem em cm e o ângulo de rotação em graus.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Lembre-se de que os motores devem primeiro chegar a um impasse antes que o próximo comando de controle seja executado.</w:t>
      </w:r>
    </w:p>
    <w:p w14:paraId="03FA007F" w14:textId="6E5B1DBA" w:rsidR="00661030" w:rsidRDefault="00661030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Teste as funções com seu robô de pintura.</w:t>
      </w:r>
    </w:p>
    <w:p w14:paraId="38906780" w14:textId="77777777" w:rsidR="00661030" w:rsidRDefault="00661030" w:rsidP="00661030">
      <w:pPr>
        <w:rPr>
          <w:rFonts w:asciiTheme="minorBidi" w:hAnsiTheme="minorBidi" w:cstheme="minorBidi"/>
        </w:rPr>
      </w:pPr>
    </w:p>
    <w:p w14:paraId="3B6778A0" w14:textId="688CDD57" w:rsidR="00E34006" w:rsidRPr="00E34006" w:rsidRDefault="00E34006" w:rsidP="00E34006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Casa do Pai Natal</w:t>
      </w:r>
    </w:p>
    <w:p w14:paraId="28F1C296" w14:textId="2A770C1E" w:rsidR="00661030" w:rsidRDefault="00661030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Com estas duas funções, você tem agora as "ferramentas" para deixar o robô pintor desenhar formas geométricas.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Começamos com uma tarefa simples: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Programe o buggy para que ele desenhe de uma só vez a "Casa do Pai Natal".</w:t>
      </w:r>
    </w:p>
    <w:p w14:paraId="53B4AAC9" w14:textId="77777777" w:rsidR="00513BBE" w:rsidRDefault="00513BBE" w:rsidP="00661030">
      <w:pPr>
        <w:rPr>
          <w:rFonts w:asciiTheme="minorBidi" w:hAnsiTheme="minorBidi" w:cstheme="minorBidi"/>
        </w:rPr>
      </w:pPr>
    </w:p>
    <w:p w14:paraId="3E37D1EF" w14:textId="1BA41CF2" w:rsidR="003108C5" w:rsidRPr="00E34006" w:rsidRDefault="003108C5" w:rsidP="003108C5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 n-canto</w:t>
      </w:r>
    </w:p>
    <w:p w14:paraId="5DC2B2AC" w14:textId="4CB917B7" w:rsidR="00661030" w:rsidRDefault="00661030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o robô de pintura deve desenhar um n-canto arbitrário com um comprimento de borda fixo.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Tente tornar o programa o mais geral e - usando loops - o mais compacto possível.</w:t>
      </w:r>
      <w:r>
        <w:rPr>
          <w:rFonts w:asciiTheme="minorBidi" w:hAnsiTheme="minorBidi"/>
        </w:rPr>
        <w:t xml:space="preserve"> </w:t>
      </w:r>
    </w:p>
    <w:p w14:paraId="1EE5C898" w14:textId="77777777" w:rsidR="007C7381" w:rsidRDefault="00661030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Teste o programa fazendo o robô pintor desenhar um triângulo, um quadrilátero, um pentágono, ... e, finalmente, um de 15cantos, um após o outro.</w:t>
      </w:r>
      <w:r>
        <w:rPr>
          <w:rFonts w:asciiTheme="minorBidi" w:hAnsiTheme="minorBidi"/>
        </w:rPr>
        <w:t xml:space="preserve"> </w:t>
      </w:r>
    </w:p>
    <w:p w14:paraId="114D584D" w14:textId="4D2059F9" w:rsidR="00661030" w:rsidRDefault="007C7381" w:rsidP="00661030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Dica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Não escolha o comprimento da borda muito grande.</w:t>
      </w:r>
    </w:p>
    <w:p w14:paraId="13A3B5F0" w14:textId="77777777" w:rsidR="00661030" w:rsidRDefault="00661030" w:rsidP="00661030">
      <w:pPr>
        <w:rPr>
          <w:rFonts w:asciiTheme="minorBidi" w:hAnsiTheme="minorBidi" w:cstheme="minorBidi"/>
        </w:rPr>
      </w:pPr>
    </w:p>
    <w:p w14:paraId="0D226DD5" w14:textId="77777777" w:rsidR="00810915" w:rsidRDefault="00810915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5F413BAA" w14:textId="73CF9505" w:rsidR="00661030" w:rsidRDefault="00661030" w:rsidP="00661030">
      <w:pPr>
        <w:pStyle w:val="berschrift2"/>
      </w:pPr>
      <w:r>
        <w:t xml:space="preserve">Tarefas experimentais</w:t>
      </w:r>
    </w:p>
    <w:p w14:paraId="7D94D1A8" w14:textId="77777777" w:rsidR="003108C5" w:rsidRDefault="003108C5" w:rsidP="00661030">
      <w:pPr>
        <w:rPr>
          <w:rFonts w:asciiTheme="minorBidi" w:hAnsiTheme="minorBidi" w:cstheme="minorBidi"/>
        </w:rPr>
      </w:pPr>
    </w:p>
    <w:p w14:paraId="513C0926" w14:textId="187E1F5C" w:rsidR="003108C5" w:rsidRPr="003108C5" w:rsidRDefault="00661030" w:rsidP="00661030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Navegando até o ponto de destino</w:t>
      </w:r>
    </w:p>
    <w:p w14:paraId="71A301E9" w14:textId="2926E9FA" w:rsidR="007C7381" w:rsidRDefault="00661030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robô pintor deve agora aprender a se mover para um ponto (alvo) especificado em forma coordenada.</w:t>
      </w:r>
      <w:r>
        <w:rPr>
          <w:rFonts w:asciiTheme="minorBidi" w:hAnsiTheme="minorBidi"/>
        </w:rPr>
        <w:t xml:space="preserve"> </w:t>
      </w:r>
    </w:p>
    <w:p w14:paraId="649AE3B7" w14:textId="775D3A52" w:rsidR="00661030" w:rsidRDefault="007C7381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que você precisa calcular para conduzir o buggy de sua localização </w:t>
      </w:r>
      <m:oMath>
        <m:r>
          <w:rPr>
            <w:rFonts w:ascii="Cambria Math" w:hAnsi="Cambria Math" w:cstheme="minorBidi"/>
          </w:rPr>
          <m:t>(x, y)</m:t>
          <w:rPr>
            <w:rFonts w:ascii="Cambria Math" w:hAnsi="Cambria Math" w:cstheme="minorBidi"/>
          </w:rPr>
          <m:t> </m:t>
        </m:r>
      </m:oMath>
      <w:r>
        <w:rPr>
          <w:rFonts w:asciiTheme="minorBidi" w:hAnsiTheme="minorBidi"/>
        </w:rPr>
        <w:t xml:space="preserve">até um certo ponto?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Primeiro faça um desenho.</w:t>
      </w:r>
    </w:p>
    <w:p w14:paraId="6810B09E" w14:textId="4B89E28D" w:rsidR="00DC18F3" w:rsidRDefault="00DC18F3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Escreva um programa apropriado que mova o buggy para um determinado ponto.</w:t>
      </w:r>
      <w:r>
        <w:rPr>
          <w:rFonts w:asciiTheme="minorBidi" w:hAnsiTheme="minorBidi"/>
        </w:rPr>
        <w:t xml:space="preserve"> </w:t>
      </w:r>
    </w:p>
    <w:p w14:paraId="133D6322" w14:textId="77777777" w:rsidR="00DC18F3" w:rsidRPr="00DC18F3" w:rsidRDefault="00DC18F3" w:rsidP="00DC18F3">
      <w:pPr>
        <w:rPr>
          <w:rFonts w:asciiTheme="minorBidi" w:hAnsiTheme="minorBidi" w:cstheme="minorBidi"/>
        </w:rPr>
      </w:pPr>
    </w:p>
    <w:p w14:paraId="3EC47EB3" w14:textId="5A9B722D" w:rsidR="00DC18F3" w:rsidRPr="003108C5" w:rsidRDefault="00DC18F3" w:rsidP="00DC18F3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"Pintura por Números</w:t>
      </w:r>
    </w:p>
    <w:p w14:paraId="34600781" w14:textId="77777777" w:rsidR="006461B1" w:rsidRDefault="00DC18F3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No modelo do programa „</w:t>
      </w:r>
      <w:r>
        <w:rPr>
          <w:i/>
          <w:rFonts w:asciiTheme="minorBidi" w:hAnsiTheme="minorBidi"/>
        </w:rPr>
        <w:t xml:space="preserve">Drawing_Coordinates.ft</w:t>
      </w:r>
      <w:r>
        <w:rPr>
          <w:rFonts w:asciiTheme="minorBidi" w:hAnsiTheme="minorBidi"/>
        </w:rPr>
        <w:t xml:space="preserve">“ você encontrará duas listas com coordenadas x e y.</w:t>
      </w:r>
      <w:r>
        <w:rPr>
          <w:rFonts w:asciiTheme="minorBidi" w:hAnsiTheme="minorBidi"/>
        </w:rPr>
        <w:t xml:space="preserve"> </w:t>
      </w:r>
    </w:p>
    <w:p w14:paraId="52738047" w14:textId="77490212" w:rsidR="00DC18F3" w:rsidRDefault="00DC18F3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Escreva um programa de controle para o buggy que se move para os pontos dados (coordenadas), um após o outro.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ponto de partida é o centro do papel (a coordenada </w:t>
      </w:r>
      <m:oMath>
        <m:r>
          <w:rPr>
            <w:rFonts w:ascii="Cambria Math" w:hAnsi="Cambria Math" w:cstheme="minorBidi"/>
          </w:rPr>
          <m:t>(0, 0)</m:t>
        </m:r>
      </m:oMath>
      <w:r>
        <w:rPr>
          <w:rFonts w:asciiTheme="minorBidi" w:hAnsiTheme="minorBidi"/>
        </w:rPr>
        <w:t xml:space="preserve">) com a orientação 0° (ou seja, ao longo do eixo x).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papel de desenho deve ter pelo menos 60 cm de largura e 40 cm de altura.</w:t>
      </w:r>
    </w:p>
    <w:p w14:paraId="19575C5A" w14:textId="527716F0" w:rsidR="001102BE" w:rsidRDefault="001102BE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Se você quiser, pode então dar ao buggy suas próprias listas de coordenadas para uma foto.</w:t>
      </w:r>
    </w:p>
    <w:p w14:paraId="355858E7" w14:textId="77777777" w:rsidR="001102BE" w:rsidRDefault="001102BE" w:rsidP="00661030">
      <w:pPr>
        <w:rPr>
          <w:rFonts w:asciiTheme="minorBidi" w:hAnsiTheme="minorBidi" w:cstheme="minorBidi"/>
        </w:rPr>
      </w:pPr>
    </w:p>
    <w:p w14:paraId="1CC62D2C" w14:textId="51B76A68" w:rsidR="00BF501E" w:rsidRPr="00BF501E" w:rsidRDefault="007C7EA5" w:rsidP="00661030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Precisão</w:t>
      </w:r>
    </w:p>
    <w:p w14:paraId="77180A35" w14:textId="7FEC9D48" w:rsidR="00661030" w:rsidRDefault="00661030" w:rsidP="006610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Como poderia ser aumentada a precisão dos objetos desenhados pelo buggy?</w:t>
      </w:r>
    </w:p>
    <w:p w14:paraId="598B8C22" w14:textId="77777777" w:rsidR="008F1EBB" w:rsidRDefault="008F1EBB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59433A2E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t xml:space="preserve">Sistemas</w:t>
      </w:r>
    </w:p>
    <w:p w14:paraId="031BCB89" w14:textId="7157CB01" w:rsidR="0036332F" w:rsidRDefault="0088531D" w:rsidP="00CC6F83">
      <w:pPr>
        <w:pStyle w:val="berschrift1"/>
      </w:pPr>
      <w:r>
        <w:t xml:space="preserve">Tarefa 7:</w:t>
      </w:r>
      <w:r>
        <w:t xml:space="preserve"> </w:t>
      </w:r>
      <w:r>
        <w:t xml:space="preserve">Robô de pintura</w:t>
      </w:r>
    </w:p>
    <w:p w14:paraId="5C5BEB8F" w14:textId="77777777" w:rsidR="0036332F" w:rsidRDefault="0036332F" w:rsidP="009C6B9D">
      <w:pPr>
        <w:pStyle w:val="berschrift2"/>
      </w:pPr>
      <w:r>
        <w:t xml:space="preserve">Material necessário</w:t>
      </w:r>
    </w:p>
    <w:p w14:paraId="4D68ADE9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</w:t>
      </w:r>
      <w:r>
        <w:t xml:space="preserve"> </w:t>
      </w:r>
    </w:p>
    <w:p w14:paraId="089B37B5" w14:textId="77777777" w:rsidR="00245A01" w:rsidRDefault="00D86A62" w:rsidP="00245A01">
      <w:pPr>
        <w:pStyle w:val="AufzhlungTabelle"/>
        <w:numPr>
          <w:ilvl w:val="0"/>
          <w:numId w:val="38"/>
        </w:numPr>
        <w:tabs>
          <w:tab w:val="clear" w:pos="360"/>
        </w:tabs>
        <w:ind w:left="425" w:hanging="425"/>
      </w:pPr>
      <w:r>
        <w:t xml:space="preserve">Cabo USB ou conexão BLE ou WLAN para transferir o programa para o TXT4.0.</w:t>
      </w:r>
    </w:p>
    <w:p w14:paraId="513D244D" w14:textId="5E1C8EB2" w:rsidR="00245A01" w:rsidRDefault="00245A01" w:rsidP="00245A01">
      <w:pPr>
        <w:pStyle w:val="AufzhlungTabelle"/>
        <w:numPr>
          <w:ilvl w:val="0"/>
          <w:numId w:val="38"/>
        </w:numPr>
        <w:tabs>
          <w:tab w:val="clear" w:pos="360"/>
        </w:tabs>
        <w:ind w:left="425" w:hanging="425"/>
      </w:pPr>
      <w:r>
        <w:t xml:space="preserve">Caneta (fineliner, caneta de feltro), grande folha branca de papel</w:t>
      </w:r>
    </w:p>
    <w:p w14:paraId="319F2523" w14:textId="696E2C60" w:rsidR="001763E9" w:rsidRPr="001763E9" w:rsidRDefault="001763E9" w:rsidP="00245A01">
      <w:pPr>
        <w:pStyle w:val="AufzhlungTabelle"/>
        <w:numPr>
          <w:ilvl w:val="0"/>
          <w:numId w:val="38"/>
        </w:numPr>
        <w:tabs>
          <w:tab w:val="clear" w:pos="360"/>
        </w:tabs>
        <w:ind w:left="425" w:hanging="425"/>
      </w:pPr>
      <w:r>
        <w:t xml:space="preserve">Modelo de programa „</w:t>
      </w:r>
      <w:r>
        <w:rPr>
          <w:i/>
        </w:rPr>
        <w:t xml:space="preserve">Drawing_Coordinates.ft</w:t>
      </w:r>
      <w:r>
        <w:t xml:space="preserve">“</w:t>
      </w:r>
    </w:p>
    <w:p w14:paraId="03C70D3F" w14:textId="77777777" w:rsidR="00D86A62" w:rsidRPr="001763E9" w:rsidRDefault="00D86A62" w:rsidP="0036332F">
      <w:pPr>
        <w:rPr>
          <w:rFonts w:asciiTheme="minorBidi" w:hAnsiTheme="minorBidi" w:cstheme="minorBidi"/>
          <w:lang w:val="en-GB"/>
        </w:rPr>
      </w:pPr>
    </w:p>
    <w:p w14:paraId="0653D9EB" w14:textId="77777777" w:rsidR="008D6712" w:rsidRDefault="008B4844" w:rsidP="00CC6F83">
      <w:pPr>
        <w:pStyle w:val="berschrift2"/>
      </w:pPr>
      <w:r>
        <w:t xml:space="preserve">Informações adicionais</w:t>
      </w:r>
    </w:p>
    <w:p w14:paraId="59DBD068" w14:textId="3581AFDE" w:rsidR="00217E79" w:rsidRPr="006461B1" w:rsidRDefault="008D6712" w:rsidP="00217E79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Procure por "Coordinate Grid Picture" na Internet.</w:t>
      </w:r>
    </w:p>
    <w:p w14:paraId="573C0B13" w14:textId="7761D8CC" w:rsidR="00FC1A29" w:rsidRPr="006461B1" w:rsidRDefault="00FC1A29" w:rsidP="00217E79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[2]</w:t>
        <w:tab/>
        <w:t xml:space="preserve">Oliver Boorman:</w:t>
      </w:r>
      <w:r>
        <w:rPr>
          <w:rFonts w:asciiTheme="minorBidi" w:hAnsiTheme="minorBidi"/>
        </w:rPr>
        <w:t xml:space="preserve"> </w:t>
      </w:r>
      <w:hyperlink r:id="rId11" w:history="1">
        <w:r>
          <w:rPr>
            <w:rStyle w:val="Hyperlink"/>
            <w:i/>
            <w:rFonts w:asciiTheme="minorBidi" w:hAnsiTheme="minorBidi"/>
          </w:rPr>
          <w:t xml:space="preserve">Cartesian Grid Image Generator</w:t>
        </w:r>
      </w:hyperlink>
      <w:r>
        <w:rPr>
          <w:i/>
          <w:rFonts w:asciiTheme="minorBidi" w:hAnsiTheme="minorBidi"/>
        </w:rPr>
        <w:t xml:space="preserve">.</w:t>
      </w:r>
    </w:p>
    <w:sectPr w:rsidR="00FC1A29" w:rsidRPr="006461B1" w:rsidSect="00E96821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922D4BF" w14:textId="77777777" w:rsidR="0047286D" w:rsidRDefault="0047286D">
      <w:r>
        <w:separator/>
      </w:r>
    </w:p>
  </w:endnote>
  <w:endnote w:type="continuationSeparator" w:id="0">
    <w:p w14:paraId="3AA6690B" w14:textId="77777777" w:rsidR="0047286D" w:rsidRDefault="004728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74579C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E01B07">
      <w:t>14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1F8CC3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2615E6">
      <w:t>2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30F78C" w14:textId="77777777" w:rsidR="0093689D" w:rsidRDefault="0093689D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90314F8" w14:textId="77777777" w:rsidR="0047286D" w:rsidRDefault="0047286D">
      <w:r>
        <w:separator/>
      </w:r>
    </w:p>
  </w:footnote>
  <w:footnote w:type="continuationSeparator" w:id="0">
    <w:p w14:paraId="3BDA4612" w14:textId="77777777" w:rsidR="0047286D" w:rsidRDefault="0047286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28FEF9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CAMPO DE TEMA</w:t>
    </w:r>
    <w:r>
      <w:t xml:space="preserve"> </w:t>
      <w:tab/>
      <w:tab/>
    </w:r>
    <w:r>
      <w:drawing>
        <wp:inline distT="0" distB="0" distL="0" distR="0" wp14:anchorId="7E5C1F0C" wp14:editId="2F1FFBDB">
          <wp:extent cx="2647451" cy="435745"/>
          <wp:effectExtent l="0" t="0" r="635" b="2540"/>
          <wp:docPr id="5" name="Grafi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F548C7" w14:textId="293219B3" w:rsidR="008F1C46" w:rsidRPr="0093689D" w:rsidRDefault="0093689D">
    <w:pPr>
      <w:pStyle w:val="Kopfzeile"/>
    </w:pPr>
    <w:r>
      <w:drawing>
        <wp:anchor distT="0" distB="0" distL="114300" distR="114300" simplePos="0" relativeHeight="251660288" behindDoc="0" locked="0" layoutInCell="1" allowOverlap="1" wp14:anchorId="56E63039" wp14:editId="57D4DFC9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TXT 4.0  Conjunto Base – Nível secundário I+II</w:t>
      <w:tab/>
    </w:r>
    <w:r>
      <w:drawing>
        <wp:inline distT="0" distB="0" distL="0" distR="0" wp14:anchorId="1C99FD23" wp14:editId="5A90D665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3278177" w14:textId="77777777" w:rsidR="0093689D" w:rsidRDefault="0093689D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CD914CD"/>
    <w:multiLevelType w:val="hybridMultilevel"/>
    <w:tmpl w:val="3D86C51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21"/>
  </w:num>
  <w:num w:numId="39">
    <w:abstractNumId w:val="26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037CF"/>
    <w:rsid w:val="00014B63"/>
    <w:rsid w:val="00015DCF"/>
    <w:rsid w:val="000173AE"/>
    <w:rsid w:val="00017FA1"/>
    <w:rsid w:val="00020C0F"/>
    <w:rsid w:val="00022F11"/>
    <w:rsid w:val="0002512F"/>
    <w:rsid w:val="00034844"/>
    <w:rsid w:val="0003721F"/>
    <w:rsid w:val="00042043"/>
    <w:rsid w:val="0004739D"/>
    <w:rsid w:val="00047CC3"/>
    <w:rsid w:val="00051787"/>
    <w:rsid w:val="0005193D"/>
    <w:rsid w:val="00051DF0"/>
    <w:rsid w:val="000656BD"/>
    <w:rsid w:val="000722C8"/>
    <w:rsid w:val="000764B6"/>
    <w:rsid w:val="000768BA"/>
    <w:rsid w:val="000800CF"/>
    <w:rsid w:val="00083EE8"/>
    <w:rsid w:val="00091D08"/>
    <w:rsid w:val="000A14B0"/>
    <w:rsid w:val="000A58E5"/>
    <w:rsid w:val="000B0025"/>
    <w:rsid w:val="000B65B2"/>
    <w:rsid w:val="000C0C66"/>
    <w:rsid w:val="000D05FA"/>
    <w:rsid w:val="000D0BC4"/>
    <w:rsid w:val="000D3717"/>
    <w:rsid w:val="000D7297"/>
    <w:rsid w:val="000E3792"/>
    <w:rsid w:val="000E3B8A"/>
    <w:rsid w:val="000F05B0"/>
    <w:rsid w:val="000F5134"/>
    <w:rsid w:val="000F7641"/>
    <w:rsid w:val="000F7CFD"/>
    <w:rsid w:val="001064D3"/>
    <w:rsid w:val="001102BE"/>
    <w:rsid w:val="001108DD"/>
    <w:rsid w:val="00111235"/>
    <w:rsid w:val="00115F2E"/>
    <w:rsid w:val="00121F0F"/>
    <w:rsid w:val="0012561E"/>
    <w:rsid w:val="001278F5"/>
    <w:rsid w:val="00136823"/>
    <w:rsid w:val="001418C5"/>
    <w:rsid w:val="0014583C"/>
    <w:rsid w:val="00150FB2"/>
    <w:rsid w:val="00151176"/>
    <w:rsid w:val="00165F39"/>
    <w:rsid w:val="00172852"/>
    <w:rsid w:val="0017296D"/>
    <w:rsid w:val="001763E9"/>
    <w:rsid w:val="001826DD"/>
    <w:rsid w:val="00190988"/>
    <w:rsid w:val="0019251C"/>
    <w:rsid w:val="001A4424"/>
    <w:rsid w:val="001A449E"/>
    <w:rsid w:val="001A684F"/>
    <w:rsid w:val="001A7224"/>
    <w:rsid w:val="001B325C"/>
    <w:rsid w:val="001B5795"/>
    <w:rsid w:val="001B71CC"/>
    <w:rsid w:val="001B764B"/>
    <w:rsid w:val="001C081B"/>
    <w:rsid w:val="001C73DF"/>
    <w:rsid w:val="001D1C2A"/>
    <w:rsid w:val="001D5676"/>
    <w:rsid w:val="001D69C8"/>
    <w:rsid w:val="001E0029"/>
    <w:rsid w:val="001E3079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17E79"/>
    <w:rsid w:val="002323C1"/>
    <w:rsid w:val="002406B5"/>
    <w:rsid w:val="00241577"/>
    <w:rsid w:val="00245A01"/>
    <w:rsid w:val="00247250"/>
    <w:rsid w:val="00251174"/>
    <w:rsid w:val="002538B3"/>
    <w:rsid w:val="002615E6"/>
    <w:rsid w:val="0026611F"/>
    <w:rsid w:val="00271A2E"/>
    <w:rsid w:val="00274DDA"/>
    <w:rsid w:val="00280D4B"/>
    <w:rsid w:val="00282294"/>
    <w:rsid w:val="0028590F"/>
    <w:rsid w:val="00294CBC"/>
    <w:rsid w:val="002A22E6"/>
    <w:rsid w:val="002A5084"/>
    <w:rsid w:val="002A5B0E"/>
    <w:rsid w:val="002A69BD"/>
    <w:rsid w:val="002B051B"/>
    <w:rsid w:val="002C21F4"/>
    <w:rsid w:val="002C2C32"/>
    <w:rsid w:val="002D3AB9"/>
    <w:rsid w:val="002D3EE9"/>
    <w:rsid w:val="002E1AAA"/>
    <w:rsid w:val="002E2B0B"/>
    <w:rsid w:val="002E76E9"/>
    <w:rsid w:val="002E78C1"/>
    <w:rsid w:val="002F099E"/>
    <w:rsid w:val="00301B4E"/>
    <w:rsid w:val="003024E6"/>
    <w:rsid w:val="00302C0E"/>
    <w:rsid w:val="00306167"/>
    <w:rsid w:val="003100A9"/>
    <w:rsid w:val="003108C5"/>
    <w:rsid w:val="00311190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32F"/>
    <w:rsid w:val="00363EE2"/>
    <w:rsid w:val="003766C0"/>
    <w:rsid w:val="0038114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B3CE7"/>
    <w:rsid w:val="003C1EF0"/>
    <w:rsid w:val="003C382C"/>
    <w:rsid w:val="003D0688"/>
    <w:rsid w:val="003D5BEC"/>
    <w:rsid w:val="003D6899"/>
    <w:rsid w:val="003E6967"/>
    <w:rsid w:val="003F4669"/>
    <w:rsid w:val="003F4A96"/>
    <w:rsid w:val="004012C1"/>
    <w:rsid w:val="00413E03"/>
    <w:rsid w:val="00416AC9"/>
    <w:rsid w:val="004218BA"/>
    <w:rsid w:val="00427654"/>
    <w:rsid w:val="00433E60"/>
    <w:rsid w:val="00434525"/>
    <w:rsid w:val="00435EA1"/>
    <w:rsid w:val="004377CB"/>
    <w:rsid w:val="004431FE"/>
    <w:rsid w:val="00455455"/>
    <w:rsid w:val="00464345"/>
    <w:rsid w:val="004718F2"/>
    <w:rsid w:val="0047286D"/>
    <w:rsid w:val="00472E75"/>
    <w:rsid w:val="00476D4B"/>
    <w:rsid w:val="00482CE6"/>
    <w:rsid w:val="0049251D"/>
    <w:rsid w:val="00494F24"/>
    <w:rsid w:val="004B754D"/>
    <w:rsid w:val="004B7983"/>
    <w:rsid w:val="004C138F"/>
    <w:rsid w:val="004C5167"/>
    <w:rsid w:val="004C607D"/>
    <w:rsid w:val="004D2ABB"/>
    <w:rsid w:val="004D2E5B"/>
    <w:rsid w:val="004D5672"/>
    <w:rsid w:val="004D713B"/>
    <w:rsid w:val="004E2EEA"/>
    <w:rsid w:val="004F6D89"/>
    <w:rsid w:val="004F7A0B"/>
    <w:rsid w:val="00513BBE"/>
    <w:rsid w:val="00514710"/>
    <w:rsid w:val="00543BE7"/>
    <w:rsid w:val="00543C89"/>
    <w:rsid w:val="00573ACB"/>
    <w:rsid w:val="00576668"/>
    <w:rsid w:val="005771A4"/>
    <w:rsid w:val="00591572"/>
    <w:rsid w:val="005940DF"/>
    <w:rsid w:val="00595245"/>
    <w:rsid w:val="005A056E"/>
    <w:rsid w:val="005A49AD"/>
    <w:rsid w:val="005A5578"/>
    <w:rsid w:val="005D2CD9"/>
    <w:rsid w:val="005E57C1"/>
    <w:rsid w:val="005F49A4"/>
    <w:rsid w:val="005F6FD5"/>
    <w:rsid w:val="005F7EED"/>
    <w:rsid w:val="00604863"/>
    <w:rsid w:val="00610C4C"/>
    <w:rsid w:val="00611FE4"/>
    <w:rsid w:val="00612EC3"/>
    <w:rsid w:val="006158A5"/>
    <w:rsid w:val="00616CD5"/>
    <w:rsid w:val="00617174"/>
    <w:rsid w:val="00617BB0"/>
    <w:rsid w:val="00631B87"/>
    <w:rsid w:val="00632C08"/>
    <w:rsid w:val="00633EF6"/>
    <w:rsid w:val="006411C1"/>
    <w:rsid w:val="00643E62"/>
    <w:rsid w:val="006461B1"/>
    <w:rsid w:val="006501CF"/>
    <w:rsid w:val="00660839"/>
    <w:rsid w:val="00661030"/>
    <w:rsid w:val="006618BE"/>
    <w:rsid w:val="0066560A"/>
    <w:rsid w:val="006705D1"/>
    <w:rsid w:val="006735F3"/>
    <w:rsid w:val="0069041C"/>
    <w:rsid w:val="006A32D0"/>
    <w:rsid w:val="006B181A"/>
    <w:rsid w:val="006B5425"/>
    <w:rsid w:val="006C14DA"/>
    <w:rsid w:val="006C41F8"/>
    <w:rsid w:val="006C53D7"/>
    <w:rsid w:val="006C5F0F"/>
    <w:rsid w:val="006D4593"/>
    <w:rsid w:val="006E3468"/>
    <w:rsid w:val="006E4FA5"/>
    <w:rsid w:val="006E5040"/>
    <w:rsid w:val="006E5EA8"/>
    <w:rsid w:val="006E72F4"/>
    <w:rsid w:val="006F1E9C"/>
    <w:rsid w:val="00706578"/>
    <w:rsid w:val="007105A7"/>
    <w:rsid w:val="00712BE5"/>
    <w:rsid w:val="00713BC0"/>
    <w:rsid w:val="00715494"/>
    <w:rsid w:val="007155CD"/>
    <w:rsid w:val="00716839"/>
    <w:rsid w:val="00730B72"/>
    <w:rsid w:val="007326D0"/>
    <w:rsid w:val="00740F26"/>
    <w:rsid w:val="00746124"/>
    <w:rsid w:val="00747754"/>
    <w:rsid w:val="007578C2"/>
    <w:rsid w:val="00761589"/>
    <w:rsid w:val="007622A5"/>
    <w:rsid w:val="00781597"/>
    <w:rsid w:val="00782ED3"/>
    <w:rsid w:val="00784987"/>
    <w:rsid w:val="007852C6"/>
    <w:rsid w:val="0078549A"/>
    <w:rsid w:val="00787F52"/>
    <w:rsid w:val="00792E95"/>
    <w:rsid w:val="007A2EA9"/>
    <w:rsid w:val="007A3896"/>
    <w:rsid w:val="007A4B62"/>
    <w:rsid w:val="007A7500"/>
    <w:rsid w:val="007B031B"/>
    <w:rsid w:val="007B2084"/>
    <w:rsid w:val="007B2DB2"/>
    <w:rsid w:val="007B3659"/>
    <w:rsid w:val="007B6235"/>
    <w:rsid w:val="007C18DF"/>
    <w:rsid w:val="007C277B"/>
    <w:rsid w:val="007C282A"/>
    <w:rsid w:val="007C7381"/>
    <w:rsid w:val="007C7EA5"/>
    <w:rsid w:val="007D09C9"/>
    <w:rsid w:val="007D188C"/>
    <w:rsid w:val="007D1F16"/>
    <w:rsid w:val="007E0045"/>
    <w:rsid w:val="007E05F7"/>
    <w:rsid w:val="007E3AA1"/>
    <w:rsid w:val="007E5498"/>
    <w:rsid w:val="007E7A52"/>
    <w:rsid w:val="007F0A38"/>
    <w:rsid w:val="007F25A8"/>
    <w:rsid w:val="007F41DA"/>
    <w:rsid w:val="008048B7"/>
    <w:rsid w:val="00805C2F"/>
    <w:rsid w:val="00810915"/>
    <w:rsid w:val="00817D41"/>
    <w:rsid w:val="00820994"/>
    <w:rsid w:val="0082473E"/>
    <w:rsid w:val="008333A8"/>
    <w:rsid w:val="00835C38"/>
    <w:rsid w:val="00837131"/>
    <w:rsid w:val="00842A30"/>
    <w:rsid w:val="00845F6A"/>
    <w:rsid w:val="00851230"/>
    <w:rsid w:val="00852E19"/>
    <w:rsid w:val="00852EE2"/>
    <w:rsid w:val="00853009"/>
    <w:rsid w:val="008530B7"/>
    <w:rsid w:val="008608D1"/>
    <w:rsid w:val="00864063"/>
    <w:rsid w:val="008654A5"/>
    <w:rsid w:val="00871348"/>
    <w:rsid w:val="00873091"/>
    <w:rsid w:val="0088531D"/>
    <w:rsid w:val="00893D00"/>
    <w:rsid w:val="008963B8"/>
    <w:rsid w:val="00897CDF"/>
    <w:rsid w:val="008A620F"/>
    <w:rsid w:val="008B0B31"/>
    <w:rsid w:val="008B4844"/>
    <w:rsid w:val="008B4946"/>
    <w:rsid w:val="008B63FA"/>
    <w:rsid w:val="008C3CAB"/>
    <w:rsid w:val="008D64C4"/>
    <w:rsid w:val="008D6712"/>
    <w:rsid w:val="008E2C4A"/>
    <w:rsid w:val="008E43BD"/>
    <w:rsid w:val="008F0C84"/>
    <w:rsid w:val="008F1C46"/>
    <w:rsid w:val="008F1EBB"/>
    <w:rsid w:val="008F3397"/>
    <w:rsid w:val="008F33A0"/>
    <w:rsid w:val="00904A63"/>
    <w:rsid w:val="00906F27"/>
    <w:rsid w:val="009070DC"/>
    <w:rsid w:val="009203DC"/>
    <w:rsid w:val="00925E4F"/>
    <w:rsid w:val="0093224F"/>
    <w:rsid w:val="0093689D"/>
    <w:rsid w:val="00937B5D"/>
    <w:rsid w:val="00945F8D"/>
    <w:rsid w:val="00946EE1"/>
    <w:rsid w:val="00965E72"/>
    <w:rsid w:val="00981AA1"/>
    <w:rsid w:val="00981D89"/>
    <w:rsid w:val="0098265E"/>
    <w:rsid w:val="00987731"/>
    <w:rsid w:val="00994A3A"/>
    <w:rsid w:val="00994BF9"/>
    <w:rsid w:val="009972A6"/>
    <w:rsid w:val="009A0A96"/>
    <w:rsid w:val="009A25AA"/>
    <w:rsid w:val="009A6161"/>
    <w:rsid w:val="009C354D"/>
    <w:rsid w:val="009C52DC"/>
    <w:rsid w:val="009C68DF"/>
    <w:rsid w:val="009C6B9D"/>
    <w:rsid w:val="009C7355"/>
    <w:rsid w:val="009C75AA"/>
    <w:rsid w:val="009D4B29"/>
    <w:rsid w:val="009E69B1"/>
    <w:rsid w:val="009E6D4A"/>
    <w:rsid w:val="009F0679"/>
    <w:rsid w:val="009F61DA"/>
    <w:rsid w:val="00A00A70"/>
    <w:rsid w:val="00A14BDB"/>
    <w:rsid w:val="00A15743"/>
    <w:rsid w:val="00A20AF5"/>
    <w:rsid w:val="00A23D81"/>
    <w:rsid w:val="00A304DD"/>
    <w:rsid w:val="00A30556"/>
    <w:rsid w:val="00A33BF2"/>
    <w:rsid w:val="00A37375"/>
    <w:rsid w:val="00A53FC0"/>
    <w:rsid w:val="00A56BA7"/>
    <w:rsid w:val="00A6360F"/>
    <w:rsid w:val="00A65482"/>
    <w:rsid w:val="00A655F1"/>
    <w:rsid w:val="00A667E2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B7D84"/>
    <w:rsid w:val="00AC0D20"/>
    <w:rsid w:val="00AC5E5A"/>
    <w:rsid w:val="00AC6592"/>
    <w:rsid w:val="00AC6B0C"/>
    <w:rsid w:val="00AD5E38"/>
    <w:rsid w:val="00AE0F63"/>
    <w:rsid w:val="00AE1045"/>
    <w:rsid w:val="00AE3F9A"/>
    <w:rsid w:val="00AE7717"/>
    <w:rsid w:val="00AF1096"/>
    <w:rsid w:val="00AF19B2"/>
    <w:rsid w:val="00AF1AA7"/>
    <w:rsid w:val="00AF1FD5"/>
    <w:rsid w:val="00AF3FBE"/>
    <w:rsid w:val="00AF649B"/>
    <w:rsid w:val="00B003D5"/>
    <w:rsid w:val="00B07DDD"/>
    <w:rsid w:val="00B101CA"/>
    <w:rsid w:val="00B13727"/>
    <w:rsid w:val="00B20F4F"/>
    <w:rsid w:val="00B22634"/>
    <w:rsid w:val="00B27E9E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E65"/>
    <w:rsid w:val="00B72106"/>
    <w:rsid w:val="00B76AD1"/>
    <w:rsid w:val="00B820A9"/>
    <w:rsid w:val="00B8488F"/>
    <w:rsid w:val="00B92265"/>
    <w:rsid w:val="00B92624"/>
    <w:rsid w:val="00B93F9E"/>
    <w:rsid w:val="00BB0419"/>
    <w:rsid w:val="00BB3A6C"/>
    <w:rsid w:val="00BC6850"/>
    <w:rsid w:val="00BC6E41"/>
    <w:rsid w:val="00BC70C9"/>
    <w:rsid w:val="00BD239F"/>
    <w:rsid w:val="00BD27A4"/>
    <w:rsid w:val="00BD40EC"/>
    <w:rsid w:val="00BE54B4"/>
    <w:rsid w:val="00BF501E"/>
    <w:rsid w:val="00BF56BF"/>
    <w:rsid w:val="00BF665D"/>
    <w:rsid w:val="00C03CEB"/>
    <w:rsid w:val="00C112FA"/>
    <w:rsid w:val="00C17812"/>
    <w:rsid w:val="00C17CA0"/>
    <w:rsid w:val="00C35FA3"/>
    <w:rsid w:val="00C51E9C"/>
    <w:rsid w:val="00C57DDE"/>
    <w:rsid w:val="00C638FB"/>
    <w:rsid w:val="00C64AEF"/>
    <w:rsid w:val="00C66F6A"/>
    <w:rsid w:val="00C67E66"/>
    <w:rsid w:val="00C76238"/>
    <w:rsid w:val="00C76E8D"/>
    <w:rsid w:val="00C77468"/>
    <w:rsid w:val="00C85E15"/>
    <w:rsid w:val="00C87168"/>
    <w:rsid w:val="00C923B1"/>
    <w:rsid w:val="00CA31C2"/>
    <w:rsid w:val="00CA34F3"/>
    <w:rsid w:val="00CB28D8"/>
    <w:rsid w:val="00CB38F5"/>
    <w:rsid w:val="00CB7495"/>
    <w:rsid w:val="00CC2E37"/>
    <w:rsid w:val="00CC6A12"/>
    <w:rsid w:val="00CC6F83"/>
    <w:rsid w:val="00CC72FA"/>
    <w:rsid w:val="00CD0A93"/>
    <w:rsid w:val="00CD126E"/>
    <w:rsid w:val="00CD17AC"/>
    <w:rsid w:val="00CD258D"/>
    <w:rsid w:val="00CD5D7E"/>
    <w:rsid w:val="00CE1A3F"/>
    <w:rsid w:val="00CF021F"/>
    <w:rsid w:val="00CF31E7"/>
    <w:rsid w:val="00CF5EF7"/>
    <w:rsid w:val="00CF6149"/>
    <w:rsid w:val="00CF6CB5"/>
    <w:rsid w:val="00CF7D5C"/>
    <w:rsid w:val="00D01E7E"/>
    <w:rsid w:val="00D1444B"/>
    <w:rsid w:val="00D247B8"/>
    <w:rsid w:val="00D308A8"/>
    <w:rsid w:val="00D462A8"/>
    <w:rsid w:val="00D47FDD"/>
    <w:rsid w:val="00D6676D"/>
    <w:rsid w:val="00D70672"/>
    <w:rsid w:val="00D71199"/>
    <w:rsid w:val="00D805C6"/>
    <w:rsid w:val="00D83D7F"/>
    <w:rsid w:val="00D85B1D"/>
    <w:rsid w:val="00D8647C"/>
    <w:rsid w:val="00D86A62"/>
    <w:rsid w:val="00D94C19"/>
    <w:rsid w:val="00DA0436"/>
    <w:rsid w:val="00DA5B0E"/>
    <w:rsid w:val="00DB1666"/>
    <w:rsid w:val="00DB19D8"/>
    <w:rsid w:val="00DB6DFB"/>
    <w:rsid w:val="00DC05C2"/>
    <w:rsid w:val="00DC18F3"/>
    <w:rsid w:val="00DD3EDD"/>
    <w:rsid w:val="00DE2CE3"/>
    <w:rsid w:val="00DE6379"/>
    <w:rsid w:val="00DE69CA"/>
    <w:rsid w:val="00DF11EF"/>
    <w:rsid w:val="00E00F64"/>
    <w:rsid w:val="00E0177F"/>
    <w:rsid w:val="00E01B07"/>
    <w:rsid w:val="00E10555"/>
    <w:rsid w:val="00E10E71"/>
    <w:rsid w:val="00E1381D"/>
    <w:rsid w:val="00E140C9"/>
    <w:rsid w:val="00E1562C"/>
    <w:rsid w:val="00E16D15"/>
    <w:rsid w:val="00E1735C"/>
    <w:rsid w:val="00E173E1"/>
    <w:rsid w:val="00E21D5A"/>
    <w:rsid w:val="00E34006"/>
    <w:rsid w:val="00E43C39"/>
    <w:rsid w:val="00E50910"/>
    <w:rsid w:val="00E56803"/>
    <w:rsid w:val="00E72F37"/>
    <w:rsid w:val="00E7622D"/>
    <w:rsid w:val="00E81DF1"/>
    <w:rsid w:val="00E8260F"/>
    <w:rsid w:val="00E82918"/>
    <w:rsid w:val="00E8709C"/>
    <w:rsid w:val="00E960BC"/>
    <w:rsid w:val="00E96821"/>
    <w:rsid w:val="00EA3AD3"/>
    <w:rsid w:val="00EB2ECD"/>
    <w:rsid w:val="00EB5CCE"/>
    <w:rsid w:val="00EC0F53"/>
    <w:rsid w:val="00EC1DCF"/>
    <w:rsid w:val="00EC5562"/>
    <w:rsid w:val="00ED20DB"/>
    <w:rsid w:val="00EE1E3A"/>
    <w:rsid w:val="00EE586D"/>
    <w:rsid w:val="00EF323F"/>
    <w:rsid w:val="00EF6673"/>
    <w:rsid w:val="00F1029C"/>
    <w:rsid w:val="00F3018F"/>
    <w:rsid w:val="00F3420A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70A51"/>
    <w:rsid w:val="00F7267E"/>
    <w:rsid w:val="00F7716E"/>
    <w:rsid w:val="00F81B67"/>
    <w:rsid w:val="00F84909"/>
    <w:rsid w:val="00F96926"/>
    <w:rsid w:val="00FB0D10"/>
    <w:rsid w:val="00FB23E2"/>
    <w:rsid w:val="00FB2980"/>
    <w:rsid w:val="00FB4130"/>
    <w:rsid w:val="00FB51B5"/>
    <w:rsid w:val="00FB7830"/>
    <w:rsid w:val="00FC135F"/>
    <w:rsid w:val="00FC1A29"/>
    <w:rsid w:val="00FD3C18"/>
    <w:rsid w:val="00FE44F7"/>
    <w:rsid w:val="00FF1B1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3CB684D5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DC18F3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link w:val="berschrift2Zchn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E960BC"/>
    <w:rPr>
      <w:color w:val="808080"/>
    </w:rPr>
  </w:style>
  <w:style w:type="character" w:customStyle="1" w:styleId="berschrift2Zchn">
    <w:name w:val="Überschrift 2 Zchn"/>
    <w:basedOn w:val="Absatz-Standardschriftart"/>
    <w:link w:val="berschrift2"/>
    <w:rsid w:val="00661030"/>
    <w:rPr>
      <w:rFonts w:ascii="Arial" w:hAnsi="Arial"/>
      <w:bCs/>
      <w:sz w:val="28"/>
      <w:szCs w:val="16"/>
    </w:rPr>
  </w:style>
  <w:style w:type="character" w:styleId="BesuchterHyperlink">
    <w:name w:val="FollowedHyperlink"/>
    <w:basedOn w:val="Absatz-Standardschriftart"/>
    <w:rsid w:val="006461B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0839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8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7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3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17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9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oliverboorman.biz/projects/tools/cartesian_grid.php" TargetMode="External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documentManagement/types"/>
    <ds:schemaRef ds:uri="e047a197-46ab-4299-92cd-ec119e6fe81f"/>
    <ds:schemaRef ds:uri="http://purl.org/dc/terms/"/>
    <ds:schemaRef ds:uri="ea79bf52-7098-41fc-8881-a3872bd99c43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2132F9C3-78FF-46BD-B5AA-FFF1415030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4</Pages>
  <Words>459</Words>
  <Characters>2956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3409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Seiler, Lisa</cp:lastModifiedBy>
  <cp:revision>2</cp:revision>
  <cp:lastPrinted>2021-06-05T20:07:00Z</cp:lastPrinted>
  <dcterms:created xsi:type="dcterms:W3CDTF">2021-09-10T11:09:00Z</dcterms:created>
  <dcterms:modified xsi:type="dcterms:W3CDTF">2021-09-10T11:09:00Z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